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93C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93C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F859B1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F859B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859B1" w:rsidRDefault="00F859B1" w:rsidP="00F859B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F859B1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859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น.ส.วัฒนาพร สุขพรต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F859B1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020395583</w:t>
            </w:r>
          </w:p>
        </w:tc>
      </w:tr>
      <w:tr w:rsidR="002F054A" w:rsidRPr="003B7C5A" w:rsidTr="00F859B1">
        <w:trPr>
          <w:trHeight w:val="1368"/>
        </w:trPr>
        <w:tc>
          <w:tcPr>
            <w:tcW w:w="5812" w:type="dxa"/>
            <w:gridSpan w:val="2"/>
            <w:tcBorders>
              <w:right w:val="nil"/>
            </w:tcBorders>
          </w:tcPr>
          <w:p w:rsidR="00F859B1" w:rsidRDefault="002F054A" w:rsidP="00F859B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859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นางเมตตา อภิรมย์เสมอ</w:t>
            </w:r>
            <w:r w:rsidR="00F859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6C7B37" w:rsidRPr="00F859B1" w:rsidRDefault="00F859B1" w:rsidP="00F859B1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.ส.บุญธรรม ใจชื้นดี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ฝ่ายบริหารงานทั่วไป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F859B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859B1" w:rsidRPr="00AA07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020395585</w:t>
            </w:r>
          </w:p>
          <w:p w:rsidR="003B7C5A" w:rsidRPr="00F859B1" w:rsidRDefault="006C7B37" w:rsidP="00F859B1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020395585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859B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020395585</w:t>
            </w:r>
          </w:p>
        </w:tc>
      </w:tr>
      <w:tr w:rsidR="002F054A" w:rsidRPr="003B7C5A" w:rsidTr="00F859B1">
        <w:trPr>
          <w:trHeight w:val="2359"/>
        </w:trPr>
        <w:tc>
          <w:tcPr>
            <w:tcW w:w="9498" w:type="dxa"/>
            <w:gridSpan w:val="3"/>
          </w:tcPr>
          <w:p w:rsidR="002F054A" w:rsidRPr="003B7C5A" w:rsidRDefault="002F054A" w:rsidP="00F859B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859B1" w:rsidRPr="00215E10" w:rsidRDefault="006C7B37" w:rsidP="00F859B1">
            <w:pPr>
              <w:pStyle w:val="FootnoteText"/>
              <w:ind w:firstLine="1080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F859B1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="00F859B1"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859B1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F859B1" w:rsidRDefault="00F859B1" w:rsidP="00F859B1">
            <w:pPr>
              <w:pStyle w:val="FootnoteText"/>
              <w:spacing w:before="120"/>
              <w:ind w:firstLine="720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1"/>
              <w:gridCol w:w="7087"/>
            </w:tblGrid>
            <w:tr w:rsidR="00A155E3" w:rsidRPr="003B7C5A" w:rsidTr="00E727BE">
              <w:trPr>
                <w:trHeight w:val="454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859B1" w:rsidRPr="003B7C5A" w:rsidTr="00E727BE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 w:rsidR="00E727B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F859B1" w:rsidRPr="003B7C5A" w:rsidTr="00E727BE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F859B1" w:rsidRPr="003B7C5A" w:rsidTr="00E727BE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F859B1" w:rsidRPr="003B7C5A" w:rsidTr="00E727BE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F859B1" w:rsidRPr="003B7C5A" w:rsidTr="00E727BE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59B1" w:rsidRPr="00F108FD" w:rsidRDefault="00F859B1" w:rsidP="00F859B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Pr="00215E10" w:rsidRDefault="00F859B1" w:rsidP="00F859B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ินการตามมาตรการ/แนวทาง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859B1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F859B1" w:rsidRPr="00215E10" w:rsidRDefault="00F859B1" w:rsidP="00F859B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F859B1" w:rsidRPr="00AC4F8B" w:rsidRDefault="00F859B1" w:rsidP="00F859B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15E1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215E10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Default="00BC348C" w:rsidP="00F859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BC348C" w:rsidRDefault="00BC348C" w:rsidP="00F859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Default="00BC348C" w:rsidP="00F859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859B1" w:rsidRDefault="00BC348C" w:rsidP="00F859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BC348C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C348C" w:rsidP="00BC348C">
            <w:pPr>
              <w:tabs>
                <w:tab w:val="left" w:pos="1321"/>
              </w:tabs>
              <w:ind w:left="909" w:firstLine="42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บุคลากรมีความตระหนักถึงการช่วยกันประหยัดพลังงาน จึงร่วมมือกันดำเนินการตามมมาตรการประหยัดพลังงานโดยการใช้เท่าที่จำเป็น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C348C" w:rsidP="00BC348C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ในแต่ละวันต้องทำงานต่อภายหลังเลิกงาน จึงต้องมีการเปิดใช้เครื่องใช้ไฟฟ้าตามจำเป็น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BC348C" w:rsidP="00BC348C">
            <w:pPr>
              <w:ind w:left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หนังสือบันทึกที่ ศธ 0503(1)/107 ลงวันที่ 18 เมษายน 2562 เรื่อง การจัดทำประกาศมาตรการ/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แนวทางการประหยัดพลังงานไฟฟ้าประจำปีงบประมาณ พ.ศ. 2562</w:t>
            </w:r>
          </w:p>
          <w:p w:rsidR="00BC348C" w:rsidRPr="000D55E0" w:rsidRDefault="00BC348C" w:rsidP="00BC348C">
            <w:pPr>
              <w:ind w:left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ประกาศสำนักนโยบายและแผนการอุดมศึกษา เรื่อง มาตรการประหยัดพลังงาน ประจำปีงบประมาณ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พ.ศ.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727B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6E0" w:rsidRDefault="002B06E0">
      <w:r>
        <w:separator/>
      </w:r>
    </w:p>
  </w:endnote>
  <w:endnote w:type="continuationSeparator" w:id="0">
    <w:p w:rsidR="002B06E0" w:rsidRDefault="002B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6E0" w:rsidRDefault="002B06E0">
      <w:r>
        <w:separator/>
      </w:r>
    </w:p>
  </w:footnote>
  <w:footnote w:type="continuationSeparator" w:id="0">
    <w:p w:rsidR="002B06E0" w:rsidRDefault="002B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727B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727B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06E0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3CAF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4D02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38D9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348C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27BE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9B1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FB9F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13592-885B-4DCB-ABC8-402814CD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2019-05-17T02:17:00Z</dcterms:created>
  <dcterms:modified xsi:type="dcterms:W3CDTF">2019-06-13T07:52:00Z</dcterms:modified>
</cp:coreProperties>
</file>